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LRAGTH-2026-08-21/0068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Regelschule Tambach-Dietharz, Einbau Akustikdecken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Einbau Akustikdecken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11C27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5B42A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8C291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04E035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046CB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B61FE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66034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Cornelia Jahn</cp:lastModifiedBy>
  <cp:revision>2</cp:revision>
  <cp:lastPrinted>2010-03-03T17:05:00Z</cp:lastPrinted>
  <dcterms:created xsi:type="dcterms:W3CDTF">2026-08-24T08:31:00Z</dcterms:created>
  <dcterms:modified xsi:type="dcterms:W3CDTF">2026-08-24T08:31:00Z</dcterms:modified>
</cp:coreProperties>
</file>